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6E94D" w14:textId="03ECB6FC" w:rsidR="00955786" w:rsidRDefault="00955786" w:rsidP="0095578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</w:r>
      <w:r w:rsidR="007E7835" w:rsidRPr="007E7835">
        <w:rPr>
          <w:rFonts w:cs="Arial"/>
          <w:b/>
          <w:sz w:val="24"/>
          <w:szCs w:val="24"/>
        </w:rPr>
        <w:t>R4-2209559</w:t>
      </w:r>
    </w:p>
    <w:p w14:paraId="18DAFB17" w14:textId="20F0E90B" w:rsidR="00696735" w:rsidRPr="00955786" w:rsidRDefault="00955786" w:rsidP="0095578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 w:rsidRPr="00955786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Pr="00955786">
        <w:rPr>
          <w:rFonts w:ascii="Arial" w:hAnsi="Arial" w:cs="Arial"/>
          <w:b/>
          <w:sz w:val="24"/>
          <w:szCs w:val="24"/>
        </w:rPr>
        <w:t>09 May – 20 May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C197AFC" w14:textId="20083C9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6923">
        <w:rPr>
          <w:rFonts w:ascii="Arial" w:eastAsia="Batang" w:hAnsi="Arial"/>
          <w:b/>
          <w:lang w:val="en-US" w:eastAsia="zh-CN"/>
        </w:rPr>
        <w:t>Ericsson</w:t>
      </w:r>
    </w:p>
    <w:p w14:paraId="488FCA39" w14:textId="5B5367F9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>P</w:t>
      </w:r>
      <w:r w:rsidR="00BC3F86">
        <w:rPr>
          <w:rFonts w:ascii="Arial" w:eastAsia="Batang" w:hAnsi="Arial" w:cs="Arial"/>
          <w:b/>
          <w:lang w:eastAsia="zh-CN"/>
        </w:rPr>
        <w:t xml:space="preserve">ower </w:t>
      </w:r>
      <w:r w:rsidR="00B5473A">
        <w:rPr>
          <w:rFonts w:ascii="Arial" w:eastAsia="Batang" w:hAnsi="Arial" w:cs="Arial"/>
          <w:b/>
          <w:lang w:eastAsia="zh-CN"/>
        </w:rPr>
        <w:t>C</w:t>
      </w:r>
      <w:r w:rsidR="00BC3F86">
        <w:rPr>
          <w:rFonts w:ascii="Arial" w:eastAsia="Batang" w:hAnsi="Arial" w:cs="Arial"/>
          <w:b/>
          <w:lang w:eastAsia="zh-CN"/>
        </w:rPr>
        <w:t>lass 1.5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915EB4">
        <w:rPr>
          <w:rFonts w:ascii="Arial" w:eastAsia="Batang" w:hAnsi="Arial" w:cs="Arial"/>
          <w:b/>
          <w:lang w:eastAsia="zh-CN"/>
        </w:rPr>
        <w:t>CA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>DL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</w:t>
      </w:r>
      <w:r w:rsidR="001A2EB7">
        <w:rPr>
          <w:rFonts w:ascii="Arial" w:eastAsia="Batang" w:hAnsi="Arial" w:cs="Arial"/>
          <w:b/>
          <w:lang w:eastAsia="zh-CN"/>
        </w:rPr>
        <w:t xml:space="preserve">and </w:t>
      </w:r>
      <w:r w:rsidR="00C53917">
        <w:rPr>
          <w:rFonts w:ascii="Arial" w:eastAsia="Batang" w:hAnsi="Arial" w:cs="Arial"/>
          <w:b/>
          <w:lang w:eastAsia="zh-CN"/>
        </w:rPr>
        <w:t>2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 xml:space="preserve">UL </w:t>
      </w:r>
      <w:r w:rsidR="001E0F71" w:rsidRPr="001E0F71">
        <w:rPr>
          <w:rFonts w:ascii="Arial" w:eastAsia="Batang" w:hAnsi="Arial" w:cs="Arial"/>
          <w:b/>
          <w:lang w:eastAsia="zh-CN"/>
        </w:rPr>
        <w:t>band</w:t>
      </w:r>
      <w:r w:rsidR="00B840B8">
        <w:rPr>
          <w:rFonts w:ascii="Arial" w:eastAsia="Batang" w:hAnsi="Arial" w:cs="Arial"/>
          <w:b/>
          <w:lang w:eastAsia="zh-CN"/>
        </w:rPr>
        <w:t>s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</w:t>
      </w:r>
      <w:r w:rsidR="00826001">
        <w:rPr>
          <w:rFonts w:ascii="Arial" w:eastAsia="Batang" w:hAnsi="Arial" w:cs="Arial"/>
          <w:b/>
          <w:lang w:eastAsia="zh-CN"/>
        </w:rPr>
        <w:t>x= 3, 4, 5</w:t>
      </w:r>
      <w:r w:rsidR="00F633B2" w:rsidRPr="00F633B2">
        <w:rPr>
          <w:rFonts w:ascii="Arial" w:eastAsia="Batang" w:hAnsi="Arial" w:cs="Arial"/>
          <w:b/>
          <w:lang w:eastAsia="zh-CN"/>
        </w:rPr>
        <w:t>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4C441B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5786">
        <w:rPr>
          <w:rFonts w:ascii="Arial" w:eastAsia="Batang" w:hAnsi="Arial"/>
          <w:b/>
          <w:lang w:eastAsia="zh-CN"/>
        </w:rPr>
        <w:t>14</w:t>
      </w:r>
      <w:r w:rsidR="001E353D">
        <w:rPr>
          <w:rFonts w:ascii="Arial" w:eastAsia="Batang" w:hAnsi="Arial"/>
          <w:b/>
          <w:lang w:eastAsia="zh-CN"/>
        </w:rPr>
        <w:t>.1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bookmarkStart w:id="0" w:name="OLE_LINK1"/>
      <w:bookmarkStart w:id="1" w:name="OLE_LINK2"/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113C3D7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 xml:space="preserve">lass </w:t>
      </w:r>
      <w:r w:rsidR="00746745">
        <w:t>1</w:t>
      </w:r>
      <w:r w:rsidR="00747314">
        <w:t>.</w:t>
      </w:r>
      <w:r w:rsidR="00746745">
        <w:t>5</w:t>
      </w:r>
      <w:r w:rsidR="00B5473A">
        <w:t xml:space="preserve"> </w:t>
      </w:r>
      <w:r w:rsidR="00EC7EF3" w:rsidRPr="00EC7EF3">
        <w:t xml:space="preserve">for </w:t>
      </w:r>
      <w:r w:rsidR="001C44CA">
        <w:t xml:space="preserve">NR </w:t>
      </w:r>
      <w:r w:rsidR="0091555D">
        <w:t xml:space="preserve">CA </w:t>
      </w:r>
      <w:r w:rsidR="00EC7EF3" w:rsidRPr="00EC7EF3">
        <w:t xml:space="preserve">with </w:t>
      </w:r>
      <w:r w:rsidR="00655ACF">
        <w:t>x</w:t>
      </w:r>
      <w:r w:rsidR="00B840B8">
        <w:t xml:space="preserve">DL and </w:t>
      </w:r>
      <w:r w:rsidR="00F63C6A">
        <w:t xml:space="preserve">2UL </w:t>
      </w:r>
      <w:r w:rsidR="00592E11">
        <w:t>(</w:t>
      </w:r>
      <w:r w:rsidR="00F63C6A" w:rsidRPr="00036CB9">
        <w:rPr>
          <w:rFonts w:eastAsia="Calibri"/>
          <w:lang w:val="en-US" w:eastAsia="en-US"/>
        </w:rPr>
        <w:t>1</w:t>
      </w:r>
      <w:r w:rsidR="00F63C6A">
        <w:rPr>
          <w:rFonts w:eastAsia="Calibri"/>
          <w:lang w:val="en-US" w:eastAsia="en-US"/>
        </w:rPr>
        <w:t>FDD</w:t>
      </w:r>
      <w:r w:rsidR="00F63C6A" w:rsidRPr="00036CB9">
        <w:rPr>
          <w:rFonts w:eastAsia="Calibri"/>
          <w:lang w:val="en-US" w:eastAsia="en-US"/>
        </w:rPr>
        <w:t>+1</w:t>
      </w:r>
      <w:r w:rsidR="00F63C6A">
        <w:rPr>
          <w:rFonts w:eastAsia="Calibri"/>
          <w:lang w:val="en-US" w:eastAsia="en-US"/>
        </w:rPr>
        <w:t xml:space="preserve">TDD </w:t>
      </w:r>
      <w:r w:rsidR="00F63C6A" w:rsidRPr="00036CB9">
        <w:rPr>
          <w:rFonts w:eastAsia="Calibri"/>
          <w:lang w:val="en-US" w:eastAsia="en-US"/>
        </w:rPr>
        <w:t>NR</w:t>
      </w:r>
      <w:r w:rsidR="00F63C6A">
        <w:rPr>
          <w:rFonts w:eastAsia="Calibri"/>
          <w:lang w:val="en-US" w:eastAsia="en-US"/>
        </w:rPr>
        <w:t>)</w:t>
      </w:r>
      <w:r w:rsidR="00F63C6A">
        <w:t xml:space="preserve"> </w:t>
      </w:r>
      <w:r w:rsidR="00EC7EF3" w:rsidRPr="00EC7EF3">
        <w:t>band</w:t>
      </w:r>
      <w:r w:rsidR="0091555D">
        <w:t>s</w:t>
      </w:r>
      <w:r w:rsidR="005175A8">
        <w:t>;</w:t>
      </w:r>
      <w:r w:rsidR="00655ACF">
        <w:t xml:space="preserve"> (</w:t>
      </w:r>
      <w:r w:rsidR="00826001">
        <w:t>x= 3, 4, 5</w:t>
      </w:r>
      <w:r w:rsidR="00655ACF">
        <w:t>)</w:t>
      </w:r>
    </w:p>
    <w:bookmarkEnd w:id="0"/>
    <w:bookmarkEnd w:id="1"/>
    <w:p w14:paraId="7E9C8C4D" w14:textId="6AE1BD46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C52D6">
        <w:t>NRCA_</w:t>
      </w:r>
      <w:r w:rsidR="00747314">
        <w:t>P</w:t>
      </w:r>
      <w:r w:rsidR="006C7D60" w:rsidRPr="006C7D60">
        <w:t>C</w:t>
      </w:r>
      <w:r w:rsidR="00746745">
        <w:t>1</w:t>
      </w:r>
      <w:r w:rsidR="00747314">
        <w:t>.5</w:t>
      </w:r>
      <w:r w:rsidR="006C7D60" w:rsidRPr="006C7D60">
        <w:t>_R1</w:t>
      </w:r>
      <w:r w:rsidR="005740A2">
        <w:t>8</w:t>
      </w:r>
      <w:r w:rsidR="006C7D60" w:rsidRPr="006C7D60">
        <w:t>_</w:t>
      </w:r>
      <w:r w:rsidR="0050061F">
        <w:t>x</w:t>
      </w:r>
      <w:r w:rsidR="00747314">
        <w:t>DL_</w:t>
      </w:r>
      <w:r w:rsidR="00450B19">
        <w:t>2</w:t>
      </w:r>
      <w:r w:rsidR="00747314">
        <w:t>UL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101"/>
        <w:gridCol w:w="1101"/>
        <w:gridCol w:w="6348"/>
      </w:tblGrid>
      <w:tr w:rsidR="00122375" w:rsidRPr="00CC2E35" w14:paraId="7824451A" w14:textId="77777777" w:rsidTr="00315A2E">
        <w:tc>
          <w:tcPr>
            <w:tcW w:w="10432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315A2E">
        <w:tc>
          <w:tcPr>
            <w:tcW w:w="1882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E115D7" w14:paraId="08A6C221" w14:textId="77777777" w:rsidTr="00315A2E">
        <w:trPr>
          <w:trHeight w:val="363"/>
        </w:trPr>
        <w:tc>
          <w:tcPr>
            <w:tcW w:w="1882" w:type="dxa"/>
          </w:tcPr>
          <w:p w14:paraId="1E51DD8D" w14:textId="05978B76" w:rsidR="00122375" w:rsidRPr="00E115D7" w:rsidRDefault="00F777E3" w:rsidP="00315A2E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NRCA_PC1.5_R1</w:t>
            </w:r>
            <w:r w:rsidR="005740A2">
              <w:rPr>
                <w:rFonts w:cs="Arial"/>
                <w:szCs w:val="18"/>
              </w:rPr>
              <w:t>8</w:t>
            </w:r>
            <w:r w:rsidRPr="00E115D7">
              <w:rPr>
                <w:rFonts w:cs="Arial"/>
                <w:szCs w:val="18"/>
              </w:rPr>
              <w:t>_xDL_</w:t>
            </w:r>
            <w:r w:rsidR="00315A2E">
              <w:rPr>
                <w:rFonts w:cs="Arial"/>
                <w:szCs w:val="18"/>
              </w:rPr>
              <w:t>2</w:t>
            </w:r>
            <w:r w:rsidRPr="00E115D7">
              <w:rPr>
                <w:rFonts w:cs="Arial"/>
                <w:szCs w:val="18"/>
              </w:rPr>
              <w:t>UL</w:t>
            </w:r>
          </w:p>
        </w:tc>
        <w:tc>
          <w:tcPr>
            <w:tcW w:w="1101" w:type="dxa"/>
          </w:tcPr>
          <w:p w14:paraId="45AD3EF7" w14:textId="77777777" w:rsidR="00122375" w:rsidRPr="00E115D7" w:rsidRDefault="00122375" w:rsidP="00CC6960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RAN4</w:t>
            </w:r>
          </w:p>
        </w:tc>
        <w:tc>
          <w:tcPr>
            <w:tcW w:w="1101" w:type="dxa"/>
          </w:tcPr>
          <w:p w14:paraId="22557448" w14:textId="77777777" w:rsidR="00122375" w:rsidRPr="00E115D7" w:rsidRDefault="00122375" w:rsidP="00122375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xxxxxx</w:t>
            </w:r>
          </w:p>
        </w:tc>
        <w:tc>
          <w:tcPr>
            <w:tcW w:w="6348" w:type="dxa"/>
          </w:tcPr>
          <w:p w14:paraId="435AACDF" w14:textId="742DA8E9" w:rsidR="00122375" w:rsidRPr="00E115D7" w:rsidRDefault="00190298" w:rsidP="00315A2E">
            <w:pPr>
              <w:pStyle w:val="tah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PC1.5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Rel-1</w:t>
            </w:r>
            <w:r w:rsidR="005740A2">
              <w:rPr>
                <w:rFonts w:ascii="Arial" w:hAnsi="Arial" w:cs="Arial"/>
                <w:sz w:val="18"/>
                <w:szCs w:val="18"/>
              </w:rPr>
              <w:t>8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115D7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inter-band CA of xDL and </w:t>
            </w:r>
            <w:r w:rsidR="00315A2E">
              <w:rPr>
                <w:rFonts w:ascii="Arial" w:hAnsi="Arial" w:cs="Arial"/>
                <w:sz w:val="18"/>
                <w:szCs w:val="18"/>
              </w:rPr>
              <w:t xml:space="preserve">2UL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(</w:t>
            </w:r>
            <w:r w:rsidR="00315A2E">
              <w:rPr>
                <w:rFonts w:ascii="Arial" w:hAnsi="Arial" w:cs="Arial"/>
                <w:sz w:val="18"/>
                <w:szCs w:val="18"/>
              </w:rPr>
              <w:t>1FDD+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1TDD) bands (</w:t>
            </w:r>
            <w:r w:rsidR="00826001">
              <w:rPr>
                <w:rFonts w:ascii="Arial" w:hAnsi="Arial" w:cs="Arial"/>
                <w:sz w:val="18"/>
                <w:szCs w:val="18"/>
              </w:rPr>
              <w:t>x= 3, 4, 5</w:t>
            </w:r>
            <w:r w:rsidR="00315A2E">
              <w:rPr>
                <w:rFonts w:ascii="Arial" w:hAnsi="Arial" w:cs="Arial"/>
                <w:sz w:val="18"/>
                <w:szCs w:val="18"/>
              </w:rPr>
              <w:t>)</w:t>
            </w:r>
            <w:r w:rsidR="00E115D7" w:rsidRPr="00E115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BD8A34F" w14:textId="603E28F9" w:rsidR="00D721F2" w:rsidRDefault="00EA7840" w:rsidP="00B5473A">
      <w:r>
        <w:rPr>
          <w:sz w:val="21"/>
          <w:szCs w:val="21"/>
        </w:rPr>
        <w:t xml:space="preserve">This Work Item will focus on power class </w:t>
      </w:r>
      <w:r w:rsidR="00746745">
        <w:rPr>
          <w:sz w:val="21"/>
          <w:szCs w:val="21"/>
        </w:rPr>
        <w:t>1.5</w:t>
      </w:r>
      <w:r>
        <w:rPr>
          <w:sz w:val="21"/>
          <w:szCs w:val="21"/>
        </w:rPr>
        <w:t xml:space="preserve"> </w:t>
      </w:r>
      <w:r w:rsidR="00CE39D1">
        <w:rPr>
          <w:sz w:val="21"/>
          <w:szCs w:val="21"/>
        </w:rPr>
        <w:t>(PC</w:t>
      </w:r>
      <w:r w:rsidR="00746745">
        <w:rPr>
          <w:sz w:val="21"/>
          <w:szCs w:val="21"/>
        </w:rPr>
        <w:t>1</w:t>
      </w:r>
      <w:r w:rsidR="003D029A">
        <w:rPr>
          <w:sz w:val="21"/>
          <w:szCs w:val="21"/>
        </w:rPr>
        <w:t>.</w:t>
      </w:r>
      <w:r w:rsidR="00746745">
        <w:rPr>
          <w:sz w:val="21"/>
          <w:szCs w:val="21"/>
        </w:rPr>
        <w:t>5</w:t>
      </w:r>
      <w:r w:rsidR="00CE39D1">
        <w:rPr>
          <w:sz w:val="21"/>
          <w:szCs w:val="21"/>
        </w:rPr>
        <w:t xml:space="preserve">) </w:t>
      </w:r>
      <w:r w:rsidR="00140149">
        <w:rPr>
          <w:sz w:val="21"/>
          <w:szCs w:val="21"/>
        </w:rPr>
        <w:t>CA b</w:t>
      </w:r>
      <w:r>
        <w:rPr>
          <w:sz w:val="21"/>
          <w:szCs w:val="21"/>
        </w:rPr>
        <w:t>and combinations with 2</w:t>
      </w:r>
      <w:r w:rsidR="00746745">
        <w:rPr>
          <w:sz w:val="21"/>
          <w:szCs w:val="21"/>
        </w:rPr>
        <w:t>9</w:t>
      </w:r>
      <w:r>
        <w:rPr>
          <w:sz w:val="21"/>
          <w:szCs w:val="21"/>
        </w:rPr>
        <w:t xml:space="preserve">dBm maximum output power, in which </w:t>
      </w:r>
      <w:r w:rsidR="00016599">
        <w:t xml:space="preserve">configurations for </w:t>
      </w:r>
      <w:r w:rsidR="00140149">
        <w:t xml:space="preserve">x NR </w:t>
      </w:r>
      <w:r w:rsidR="00B5473A">
        <w:t xml:space="preserve">bands </w:t>
      </w:r>
      <w:r w:rsidR="00140149">
        <w:t xml:space="preserve">DL and </w:t>
      </w:r>
      <w:r w:rsidR="003D029A">
        <w:t>2</w:t>
      </w:r>
      <w:r w:rsidR="00140149">
        <w:t xml:space="preserve"> </w:t>
      </w:r>
      <w:r w:rsidR="003D029A">
        <w:t>(</w:t>
      </w:r>
      <w:r w:rsidR="00565D77">
        <w:t>1FDD</w:t>
      </w:r>
      <w:r w:rsidR="003D029A">
        <w:t xml:space="preserve">+1TDD) </w:t>
      </w:r>
      <w:r w:rsidR="00140149">
        <w:t>NR band</w:t>
      </w:r>
      <w:r w:rsidR="000E211C">
        <w:t xml:space="preserve">s </w:t>
      </w:r>
      <w:r w:rsidR="00140149">
        <w:t xml:space="preserve">UL </w:t>
      </w:r>
      <w:r w:rsidR="00B5473A">
        <w:t>will be defined under this WI</w:t>
      </w:r>
      <w:r w:rsidR="00016599">
        <w:t xml:space="preserve">, where </w:t>
      </w:r>
    </w:p>
    <w:p w14:paraId="30FDCF73" w14:textId="59033B39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F45033">
        <w:t xml:space="preserve">NR </w:t>
      </w:r>
      <w:r w:rsidR="00140149">
        <w:t>bands</w:t>
      </w:r>
    </w:p>
    <w:p w14:paraId="1F84415F" w14:textId="6CDBBBA2" w:rsidR="005F2C28" w:rsidRDefault="00067CBB" w:rsidP="00D721F2">
      <w:pPr>
        <w:numPr>
          <w:ilvl w:val="0"/>
          <w:numId w:val="16"/>
        </w:numPr>
        <w:rPr>
          <w:lang w:eastAsia="zh-CN"/>
        </w:rPr>
      </w:pPr>
      <w:r>
        <w:t xml:space="preserve">The uplink is </w:t>
      </w:r>
      <w:r w:rsidR="00140149">
        <w:t>2 NR bands</w:t>
      </w:r>
    </w:p>
    <w:p w14:paraId="35A83E61" w14:textId="4BB6B585" w:rsidR="00067CBB" w:rsidRPr="009659F0" w:rsidRDefault="005F2C28" w:rsidP="00D721F2">
      <w:pPr>
        <w:numPr>
          <w:ilvl w:val="0"/>
          <w:numId w:val="16"/>
        </w:numPr>
        <w:rPr>
          <w:lang w:eastAsia="zh-CN"/>
        </w:rPr>
      </w:pPr>
      <w:r>
        <w:t>O</w:t>
      </w:r>
      <w:r w:rsidR="00140149">
        <w:t xml:space="preserve">ne </w:t>
      </w:r>
      <w:r w:rsidR="008A2C1B">
        <w:t xml:space="preserve">of </w:t>
      </w:r>
      <w:r w:rsidR="00526AA6">
        <w:t>NR uplink</w:t>
      </w:r>
      <w:r w:rsidR="00140149">
        <w:t xml:space="preserve"> </w:t>
      </w:r>
      <w:r w:rsidR="008A2C1B">
        <w:t xml:space="preserve">bands </w:t>
      </w:r>
      <w:r w:rsidR="00565D77">
        <w:t xml:space="preserve">is a </w:t>
      </w:r>
      <w:r w:rsidR="00067CBB">
        <w:t xml:space="preserve">TDD </w:t>
      </w:r>
      <w:r w:rsidR="00526AA6">
        <w:t>band</w:t>
      </w:r>
      <w:r w:rsidR="00565D77">
        <w:t xml:space="preserve"> and one is a FDD band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5CDC0475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PC</w:t>
      </w:r>
      <w:r w:rsidR="00CB0776">
        <w:rPr>
          <w:rFonts w:eastAsia="Calibri"/>
          <w:lang w:val="en-US" w:eastAsia="en-US"/>
        </w:rPr>
        <w:t>1</w:t>
      </w:r>
      <w:r w:rsidR="00CF24E5">
        <w:rPr>
          <w:rFonts w:eastAsia="Calibri"/>
          <w:lang w:val="en-US" w:eastAsia="en-US"/>
        </w:rPr>
        <w:t>.</w:t>
      </w:r>
      <w:r w:rsidR="00CB0776">
        <w:rPr>
          <w:rFonts w:eastAsia="Calibri"/>
          <w:lang w:val="en-US" w:eastAsia="en-US"/>
        </w:rPr>
        <w:t>5</w:t>
      </w:r>
      <w:r>
        <w:rPr>
          <w:rFonts w:eastAsia="Calibri"/>
          <w:lang w:val="en-US" w:eastAsia="en-US"/>
        </w:rPr>
        <w:t xml:space="preserve"> </w:t>
      </w:r>
      <w:r w:rsidR="00FA3A99">
        <w:rPr>
          <w:rFonts w:eastAsia="Calibri"/>
          <w:lang w:val="en-US" w:eastAsia="en-US"/>
        </w:rPr>
        <w:t xml:space="preserve">NR CA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5740A2">
        <w:rPr>
          <w:rFonts w:eastAsia="Calibri"/>
          <w:lang w:val="en-US" w:eastAsia="en-US"/>
        </w:rPr>
        <w:t>8</w:t>
      </w:r>
      <w:r w:rsidRPr="00CE39D1">
        <w:rPr>
          <w:rFonts w:eastAsia="Calibri"/>
          <w:lang w:val="en-US" w:eastAsia="en-US"/>
        </w:rPr>
        <w:t>.</w:t>
      </w:r>
    </w:p>
    <w:p w14:paraId="1A0D590B" w14:textId="0E8816D1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CA combinations for </w:t>
      </w:r>
    </w:p>
    <w:p w14:paraId="0D1DBF42" w14:textId="15E018FC" w:rsidR="00036CB9" w:rsidRDefault="00FA3A99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2 </w:t>
      </w:r>
      <w:r w:rsidR="00CE39D1" w:rsidRPr="00036CB9">
        <w:rPr>
          <w:rFonts w:eastAsia="Calibri"/>
          <w:lang w:val="en-US" w:eastAsia="en-US"/>
        </w:rPr>
        <w:t>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</w:t>
      </w:r>
      <w:r>
        <w:rPr>
          <w:rFonts w:eastAsia="Calibri"/>
          <w:lang w:val="en-US" w:eastAsia="en-US"/>
        </w:rPr>
        <w:t>FDD</w:t>
      </w:r>
      <w:r w:rsidR="00462F8D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="00C17047" w:rsidRPr="00036CB9">
        <w:rPr>
          <w:rFonts w:eastAsia="Calibri"/>
          <w:lang w:val="en-US" w:eastAsia="en-US"/>
        </w:rPr>
        <w:t xml:space="preserve"> UL, or </w:t>
      </w:r>
    </w:p>
    <w:p w14:paraId="493F0CA9" w14:textId="512B32D8" w:rsidR="00624BA1" w:rsidRPr="00036CB9" w:rsidRDefault="00FA3A99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3</w:t>
      </w:r>
      <w:r w:rsidR="00624BA1" w:rsidRPr="00036CB9">
        <w:rPr>
          <w:rFonts w:eastAsia="Calibri"/>
          <w:lang w:val="en-US" w:eastAsia="en-US"/>
        </w:rPr>
        <w:t xml:space="preserve"> different </w:t>
      </w:r>
      <w:r>
        <w:rPr>
          <w:rFonts w:eastAsia="Calibri"/>
          <w:lang w:val="en-US" w:eastAsia="en-US"/>
        </w:rPr>
        <w:t>bands</w:t>
      </w:r>
      <w:r w:rsidR="00624BA1" w:rsidRPr="00036CB9">
        <w:rPr>
          <w:rFonts w:eastAsia="Calibri"/>
          <w:lang w:val="en-US" w:eastAsia="en-US"/>
        </w:rPr>
        <w:t xml:space="preserve"> DL with 2 (1</w:t>
      </w:r>
      <w:r>
        <w:rPr>
          <w:rFonts w:eastAsia="Calibri"/>
          <w:lang w:val="en-US" w:eastAsia="en-US"/>
        </w:rPr>
        <w:t>FDD</w:t>
      </w:r>
      <w:r w:rsidR="00624BA1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624BA1" w:rsidRPr="00036CB9">
        <w:rPr>
          <w:rFonts w:eastAsia="Calibri"/>
          <w:lang w:val="en-US" w:eastAsia="en-US"/>
        </w:rPr>
        <w:t>NR) bands UL</w:t>
      </w:r>
      <w:r w:rsidR="00624BA1">
        <w:rPr>
          <w:rFonts w:eastAsia="Calibri"/>
          <w:lang w:val="en-US" w:eastAsia="en-US"/>
        </w:rPr>
        <w:t>, or</w:t>
      </w:r>
    </w:p>
    <w:p w14:paraId="24915963" w14:textId="463C3828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different bands DL with 2 (1</w:t>
      </w:r>
      <w:r w:rsidR="00FA3A99">
        <w:rPr>
          <w:rFonts w:eastAsia="Calibri"/>
          <w:lang w:val="en-US" w:eastAsia="en-US"/>
        </w:rPr>
        <w:t>FDD +</w:t>
      </w:r>
      <w:r w:rsidRPr="00036CB9">
        <w:rPr>
          <w:rFonts w:eastAsia="Calibri"/>
          <w:lang w:val="en-US" w:eastAsia="en-US"/>
        </w:rPr>
        <w:t>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4DA485A5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</w:t>
      </w:r>
      <w:r w:rsidR="005740A2">
        <w:rPr>
          <w:rFonts w:eastAsia="Calibri"/>
          <w:lang w:val="en-US" w:eastAsia="en-US"/>
        </w:rPr>
        <w:t>8</w:t>
      </w:r>
      <w:r w:rsidRPr="00462F8D">
        <w:rPr>
          <w:rFonts w:eastAsia="Calibri"/>
          <w:lang w:val="en-US" w:eastAsia="en-US"/>
        </w:rPr>
        <w:t xml:space="preserve"> CA combinations that fall into the category defined by the WI title.</w:t>
      </w:r>
    </w:p>
    <w:p w14:paraId="30ED0D3E" w14:textId="49ABBFAC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>FDD+TDD band combinations could support</w:t>
      </w:r>
      <w:r w:rsidR="00B60628">
        <w:t xml:space="preserve"> </w:t>
      </w:r>
      <w:r w:rsidR="00EE69A2">
        <w:t xml:space="preserve">NR </w:t>
      </w:r>
      <w:r w:rsidR="00B60628">
        <w:t>23dBm + NR 2</w:t>
      </w:r>
      <w:r w:rsidR="00EE69A2">
        <w:t>6</w:t>
      </w:r>
      <w:r w:rsidR="00B60628">
        <w:t xml:space="preserve">dBm, </w:t>
      </w:r>
      <w:r w:rsidR="00EE69A2">
        <w:t xml:space="preserve">NR </w:t>
      </w:r>
      <w:r w:rsidR="001C44B6">
        <w:t>2</w:t>
      </w:r>
      <w:r w:rsidR="00EE69A2">
        <w:t>6</w:t>
      </w:r>
      <w:r w:rsidR="001C44B6">
        <w:t>dBm + NR 26dBm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lastRenderedPageBreak/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7113E" w14:paraId="32A0B1F8" w14:textId="77777777" w:rsidTr="001D68C1">
        <w:tc>
          <w:tcPr>
            <w:tcW w:w="1617" w:type="dxa"/>
          </w:tcPr>
          <w:p w14:paraId="052FD751" w14:textId="77777777" w:rsidR="0043252C" w:rsidRPr="0057113E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7113E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7113E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7113E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7113E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354B03F2" w:rsidR="0043252C" w:rsidRPr="0057113E" w:rsidRDefault="00206E0F" w:rsidP="00F63C6A">
            <w:pPr>
              <w:pStyle w:val="TAL"/>
              <w:rPr>
                <w:rFonts w:cs="Arial"/>
                <w:sz w:val="16"/>
                <w:szCs w:val="16"/>
              </w:rPr>
            </w:pPr>
            <w:r w:rsidRPr="0057113E">
              <w:rPr>
                <w:rFonts w:cs="Arial"/>
                <w:sz w:val="16"/>
                <w:szCs w:val="16"/>
              </w:rPr>
              <w:t>PC1.5 Rel-1</w:t>
            </w:r>
            <w:r w:rsidR="005740A2">
              <w:rPr>
                <w:rFonts w:cs="Arial"/>
                <w:sz w:val="16"/>
                <w:szCs w:val="16"/>
              </w:rPr>
              <w:t>8</w:t>
            </w:r>
            <w:r w:rsidRPr="0057113E">
              <w:rPr>
                <w:rFonts w:cs="Arial"/>
                <w:sz w:val="16"/>
                <w:szCs w:val="16"/>
              </w:rPr>
              <w:t xml:space="preserve"> NR inter-band CA of xDL and 2UL (1FDD+1TDD) bands (</w:t>
            </w:r>
            <w:r w:rsidR="00826001">
              <w:rPr>
                <w:rFonts w:cs="Arial"/>
                <w:sz w:val="16"/>
                <w:szCs w:val="16"/>
              </w:rPr>
              <w:t>x= 3, 4, 5</w:t>
            </w:r>
            <w:r w:rsidRPr="0057113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68967A29" w14:textId="77777777" w:rsidR="0043252C" w:rsidRPr="0057113E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3F326164" w:rsidR="0043252C" w:rsidRPr="0057113E" w:rsidRDefault="0043252C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TSG#</w:t>
            </w:r>
            <w:r w:rsidR="00745CA1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7113E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113E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28C4571A" w:rsidR="00EB7EE9" w:rsidRPr="005A4115" w:rsidRDefault="00EB7EE9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1-5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3F76D3B5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745CA1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0F4E49CE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PC2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13A707F5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745CA1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F27C2AF" w14:textId="41EFA72B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ab/>
      </w:r>
    </w:p>
    <w:p w14:paraId="2364931C" w14:textId="5010B819" w:rsidR="00D856DF" w:rsidRPr="00955786" w:rsidRDefault="00565D77" w:rsidP="005F57C8">
      <w:pPr>
        <w:ind w:left="414" w:right="-99" w:firstLineChars="400" w:firstLine="800"/>
        <w:rPr>
          <w:b/>
          <w:bCs/>
          <w:lang w:val="sv-SE" w:eastAsia="zh-CN"/>
        </w:rPr>
      </w:pPr>
      <w:r w:rsidRPr="00266D43">
        <w:rPr>
          <w:i/>
          <w:lang w:val="sv-SE"/>
        </w:rPr>
        <w:t xml:space="preserve">Per Lindell, Ericsson, </w:t>
      </w:r>
      <w:hyperlink r:id="rId12" w:history="1">
        <w:r w:rsidRPr="00266D43">
          <w:rPr>
            <w:rStyle w:val="Hyperlink"/>
            <w:i/>
            <w:lang w:val="sv-SE"/>
          </w:rPr>
          <w:t>per.lindell@ericsson.com</w:t>
        </w:r>
      </w:hyperlink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03674031" w:rsidR="00557B2E" w:rsidRPr="00CA34E8" w:rsidRDefault="00EE1EA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19E3379A" w:rsidR="00547CAA" w:rsidRDefault="00547CAA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3CD8DCDF" w:rsidR="00144869" w:rsidRPr="00CA34E8" w:rsidRDefault="00144869" w:rsidP="008B3BA5">
            <w:pPr>
              <w:pStyle w:val="TAL"/>
              <w:rPr>
                <w:lang w:eastAsia="zh-CN"/>
              </w:rPr>
            </w:pP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669E2D41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2C9693C3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27AF76C2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16BBEEE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6D886AC1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25745418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1EC0A" w14:textId="77777777" w:rsidR="00173C00" w:rsidRDefault="00173C00">
      <w:r>
        <w:separator/>
      </w:r>
    </w:p>
  </w:endnote>
  <w:endnote w:type="continuationSeparator" w:id="0">
    <w:p w14:paraId="3C18F2E4" w14:textId="77777777" w:rsidR="00173C00" w:rsidRDefault="0017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D362" w14:textId="77777777" w:rsidR="00173C00" w:rsidRDefault="00173C00">
      <w:r>
        <w:separator/>
      </w:r>
    </w:p>
  </w:footnote>
  <w:footnote w:type="continuationSeparator" w:id="0">
    <w:p w14:paraId="2F280B5D" w14:textId="77777777" w:rsidR="00173C00" w:rsidRDefault="0017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4952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11C"/>
    <w:rsid w:val="000E2205"/>
    <w:rsid w:val="000E2DF3"/>
    <w:rsid w:val="000E55AD"/>
    <w:rsid w:val="000E630D"/>
    <w:rsid w:val="000E666E"/>
    <w:rsid w:val="000E7D0A"/>
    <w:rsid w:val="000F5726"/>
    <w:rsid w:val="001001BD"/>
    <w:rsid w:val="00102222"/>
    <w:rsid w:val="00104CD7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49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3C00"/>
    <w:rsid w:val="00174617"/>
    <w:rsid w:val="001759A7"/>
    <w:rsid w:val="00180B45"/>
    <w:rsid w:val="00187AF9"/>
    <w:rsid w:val="00190298"/>
    <w:rsid w:val="001A1BD9"/>
    <w:rsid w:val="001A2944"/>
    <w:rsid w:val="001A2EB7"/>
    <w:rsid w:val="001A314F"/>
    <w:rsid w:val="001A4192"/>
    <w:rsid w:val="001A4DE7"/>
    <w:rsid w:val="001C276A"/>
    <w:rsid w:val="001C44B6"/>
    <w:rsid w:val="001C44CA"/>
    <w:rsid w:val="001C4A66"/>
    <w:rsid w:val="001C5C86"/>
    <w:rsid w:val="001C718D"/>
    <w:rsid w:val="001D68C1"/>
    <w:rsid w:val="001E0F71"/>
    <w:rsid w:val="001E14C4"/>
    <w:rsid w:val="001E353D"/>
    <w:rsid w:val="001F58CD"/>
    <w:rsid w:val="001F7EB4"/>
    <w:rsid w:val="002000C2"/>
    <w:rsid w:val="00205F25"/>
    <w:rsid w:val="00206E0F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60D"/>
    <w:rsid w:val="00261746"/>
    <w:rsid w:val="002639DC"/>
    <w:rsid w:val="002640E5"/>
    <w:rsid w:val="00264334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C7FCF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5A2E"/>
    <w:rsid w:val="003205AD"/>
    <w:rsid w:val="00321B1C"/>
    <w:rsid w:val="0032263B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029A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0B19"/>
    <w:rsid w:val="00451A83"/>
    <w:rsid w:val="00454609"/>
    <w:rsid w:val="00455DE4"/>
    <w:rsid w:val="004610D2"/>
    <w:rsid w:val="00462F8D"/>
    <w:rsid w:val="00464051"/>
    <w:rsid w:val="0048267C"/>
    <w:rsid w:val="00482853"/>
    <w:rsid w:val="00486866"/>
    <w:rsid w:val="004876B9"/>
    <w:rsid w:val="00493A79"/>
    <w:rsid w:val="00495840"/>
    <w:rsid w:val="004A1497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4F06F1"/>
    <w:rsid w:val="0050061F"/>
    <w:rsid w:val="005017E8"/>
    <w:rsid w:val="00502CD2"/>
    <w:rsid w:val="00504E33"/>
    <w:rsid w:val="005175A8"/>
    <w:rsid w:val="0052421D"/>
    <w:rsid w:val="00525758"/>
    <w:rsid w:val="00525E7C"/>
    <w:rsid w:val="00526AA6"/>
    <w:rsid w:val="00534792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5D77"/>
    <w:rsid w:val="005664B2"/>
    <w:rsid w:val="0057113E"/>
    <w:rsid w:val="00571E3F"/>
    <w:rsid w:val="00574059"/>
    <w:rsid w:val="005740A2"/>
    <w:rsid w:val="0058392E"/>
    <w:rsid w:val="00586951"/>
    <w:rsid w:val="00590087"/>
    <w:rsid w:val="00592C2E"/>
    <w:rsid w:val="00592E11"/>
    <w:rsid w:val="00594EE1"/>
    <w:rsid w:val="005A032D"/>
    <w:rsid w:val="005A4115"/>
    <w:rsid w:val="005A74B6"/>
    <w:rsid w:val="005B014F"/>
    <w:rsid w:val="005B2596"/>
    <w:rsid w:val="005B5570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2523"/>
    <w:rsid w:val="005F2C28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254D8"/>
    <w:rsid w:val="006323BE"/>
    <w:rsid w:val="006377F1"/>
    <w:rsid w:val="006418C6"/>
    <w:rsid w:val="00641ED8"/>
    <w:rsid w:val="00644A8B"/>
    <w:rsid w:val="00645437"/>
    <w:rsid w:val="00645A38"/>
    <w:rsid w:val="00647B80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4EE7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3814"/>
    <w:rsid w:val="00745413"/>
    <w:rsid w:val="00745CA1"/>
    <w:rsid w:val="00746745"/>
    <w:rsid w:val="00746F46"/>
    <w:rsid w:val="00747314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7E8B"/>
    <w:rsid w:val="007E3AA7"/>
    <w:rsid w:val="007E3CC5"/>
    <w:rsid w:val="007E3DBC"/>
    <w:rsid w:val="007E7835"/>
    <w:rsid w:val="007F522E"/>
    <w:rsid w:val="007F7421"/>
    <w:rsid w:val="00801F7F"/>
    <w:rsid w:val="008046F7"/>
    <w:rsid w:val="00813C1F"/>
    <w:rsid w:val="00825FA2"/>
    <w:rsid w:val="00826001"/>
    <w:rsid w:val="00830D5E"/>
    <w:rsid w:val="00834A60"/>
    <w:rsid w:val="00837903"/>
    <w:rsid w:val="008401F1"/>
    <w:rsid w:val="00841811"/>
    <w:rsid w:val="00845F43"/>
    <w:rsid w:val="00851954"/>
    <w:rsid w:val="008627A6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2C1B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55D"/>
    <w:rsid w:val="0091563A"/>
    <w:rsid w:val="00915EB4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55786"/>
    <w:rsid w:val="00960BE5"/>
    <w:rsid w:val="00967838"/>
    <w:rsid w:val="00982B54"/>
    <w:rsid w:val="00982CD6"/>
    <w:rsid w:val="00985B73"/>
    <w:rsid w:val="00986B16"/>
    <w:rsid w:val="009870A7"/>
    <w:rsid w:val="0099157D"/>
    <w:rsid w:val="00991FAB"/>
    <w:rsid w:val="00992266"/>
    <w:rsid w:val="00994A54"/>
    <w:rsid w:val="00996923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2D5"/>
    <w:rsid w:val="009F086E"/>
    <w:rsid w:val="009F0B69"/>
    <w:rsid w:val="009F53C8"/>
    <w:rsid w:val="009F7959"/>
    <w:rsid w:val="00A00246"/>
    <w:rsid w:val="00A011C3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3A25"/>
    <w:rsid w:val="00B5473A"/>
    <w:rsid w:val="00B5616B"/>
    <w:rsid w:val="00B567D1"/>
    <w:rsid w:val="00B6025B"/>
    <w:rsid w:val="00B60628"/>
    <w:rsid w:val="00B6362D"/>
    <w:rsid w:val="00B63733"/>
    <w:rsid w:val="00B661C3"/>
    <w:rsid w:val="00B726E9"/>
    <w:rsid w:val="00B73B4C"/>
    <w:rsid w:val="00B73F75"/>
    <w:rsid w:val="00B7629D"/>
    <w:rsid w:val="00B840B8"/>
    <w:rsid w:val="00B8483E"/>
    <w:rsid w:val="00B86CA3"/>
    <w:rsid w:val="00B946CD"/>
    <w:rsid w:val="00B94C29"/>
    <w:rsid w:val="00B96481"/>
    <w:rsid w:val="00B97E56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3F8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917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776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24E5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07E5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15D7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4580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033D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1EA2"/>
    <w:rsid w:val="00EE3F57"/>
    <w:rsid w:val="00EE69A2"/>
    <w:rsid w:val="00EE7FCC"/>
    <w:rsid w:val="00EF152D"/>
    <w:rsid w:val="00EF2627"/>
    <w:rsid w:val="00EF5686"/>
    <w:rsid w:val="00EF5FFA"/>
    <w:rsid w:val="00EF6BE6"/>
    <w:rsid w:val="00F024C3"/>
    <w:rsid w:val="00F073D5"/>
    <w:rsid w:val="00F07C92"/>
    <w:rsid w:val="00F138AB"/>
    <w:rsid w:val="00F13BD4"/>
    <w:rsid w:val="00F14B43"/>
    <w:rsid w:val="00F15AC6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5033"/>
    <w:rsid w:val="00F46EAF"/>
    <w:rsid w:val="00F54A00"/>
    <w:rsid w:val="00F5774F"/>
    <w:rsid w:val="00F603E6"/>
    <w:rsid w:val="00F62688"/>
    <w:rsid w:val="00F633B2"/>
    <w:rsid w:val="00F63C6A"/>
    <w:rsid w:val="00F67624"/>
    <w:rsid w:val="00F716FF"/>
    <w:rsid w:val="00F736E6"/>
    <w:rsid w:val="00F75E02"/>
    <w:rsid w:val="00F76BE5"/>
    <w:rsid w:val="00F777E3"/>
    <w:rsid w:val="00F83D11"/>
    <w:rsid w:val="00F83E35"/>
    <w:rsid w:val="00F850E3"/>
    <w:rsid w:val="00F900B8"/>
    <w:rsid w:val="00F921F1"/>
    <w:rsid w:val="00F961E1"/>
    <w:rsid w:val="00FA3A99"/>
    <w:rsid w:val="00FA7B6C"/>
    <w:rsid w:val="00FB127E"/>
    <w:rsid w:val="00FB3B46"/>
    <w:rsid w:val="00FC0804"/>
    <w:rsid w:val="00FC3B6D"/>
    <w:rsid w:val="00FC52D6"/>
    <w:rsid w:val="00FD3A4E"/>
    <w:rsid w:val="00FE3050"/>
    <w:rsid w:val="00FE40FD"/>
    <w:rsid w:val="00FF1282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C7FCF"/>
    <w:rPr>
      <w:rFonts w:ascii="Arial" w:hAnsi="Arial"/>
      <w:b/>
      <w:noProof/>
      <w:sz w:val="18"/>
      <w:lang w:val="en-GB" w:eastAsia="en-GB"/>
    </w:rPr>
  </w:style>
  <w:style w:type="paragraph" w:styleId="NoSpacing">
    <w:name w:val="No Spacing"/>
    <w:uiPriority w:val="1"/>
    <w:qFormat/>
    <w:rsid w:val="00EA033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9C2F4-54F6-47E6-A3BF-4DE392B7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6266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13</cp:revision>
  <cp:lastPrinted>2000-02-29T10:31:00Z</cp:lastPrinted>
  <dcterms:created xsi:type="dcterms:W3CDTF">2021-11-22T17:49:00Z</dcterms:created>
  <dcterms:modified xsi:type="dcterms:W3CDTF">2022-04-25T15:05:00Z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